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668EC" w14:textId="64D7AE61" w:rsidR="00A510F5" w:rsidRDefault="00C77836" w:rsidP="00E71FC3">
      <w:pPr>
        <w:pStyle w:val="NoSpacing"/>
      </w:pPr>
      <w:r>
        <w:rPr>
          <w:u w:val="single"/>
        </w:rPr>
        <w:t>John MASON</w:t>
      </w:r>
      <w:r>
        <w:t xml:space="preserve">  </w:t>
      </w:r>
      <w:proofErr w:type="gramStart"/>
      <w:r>
        <w:t xml:space="preserve">   (</w:t>
      </w:r>
      <w:proofErr w:type="gramEnd"/>
      <w:r>
        <w:t>fl.1489)</w:t>
      </w:r>
    </w:p>
    <w:p w14:paraId="4149B1A7" w14:textId="2E425885" w:rsidR="00C77836" w:rsidRDefault="00C77836" w:rsidP="00E71FC3">
      <w:pPr>
        <w:pStyle w:val="NoSpacing"/>
      </w:pPr>
      <w:r>
        <w:t>of York. Hosier.</w:t>
      </w:r>
    </w:p>
    <w:p w14:paraId="424AB717" w14:textId="475EBFDA" w:rsidR="00C77836" w:rsidRDefault="00C77836" w:rsidP="00E71FC3">
      <w:pPr>
        <w:pStyle w:val="NoSpacing"/>
      </w:pPr>
    </w:p>
    <w:p w14:paraId="18F2E783" w14:textId="39A853D9" w:rsidR="00C77836" w:rsidRDefault="00C77836" w:rsidP="00E71FC3">
      <w:pPr>
        <w:pStyle w:val="NoSpacing"/>
      </w:pPr>
    </w:p>
    <w:p w14:paraId="09A57BB6" w14:textId="58A7A397" w:rsidR="00C77836" w:rsidRDefault="00C77836" w:rsidP="00E71FC3">
      <w:pPr>
        <w:pStyle w:val="NoSpacing"/>
      </w:pPr>
      <w:r>
        <w:t>Son of William Mason, hosier(q.v.).   (R.F.Y. p.215)</w:t>
      </w:r>
    </w:p>
    <w:p w14:paraId="4465B144" w14:textId="6CD0F298" w:rsidR="00A510F5" w:rsidRDefault="00A510F5" w:rsidP="00E71FC3">
      <w:pPr>
        <w:pStyle w:val="NoSpacing"/>
      </w:pPr>
      <w:r>
        <w:t>Son:   Robert, also a hosier(q.v.).  (ibid.p.225)</w:t>
      </w:r>
    </w:p>
    <w:p w14:paraId="323BC900" w14:textId="3A9AC31E" w:rsidR="00C77836" w:rsidRDefault="00C77836" w:rsidP="00E71FC3">
      <w:pPr>
        <w:pStyle w:val="NoSpacing"/>
      </w:pPr>
    </w:p>
    <w:p w14:paraId="5E3C1FA0" w14:textId="43963323" w:rsidR="00C77836" w:rsidRDefault="00C77836" w:rsidP="00E71FC3">
      <w:pPr>
        <w:pStyle w:val="NoSpacing"/>
      </w:pPr>
    </w:p>
    <w:p w14:paraId="7434A2C6" w14:textId="66B4D16A" w:rsidR="00C77836" w:rsidRDefault="00C77836" w:rsidP="00E71FC3">
      <w:pPr>
        <w:pStyle w:val="NoSpacing"/>
      </w:pPr>
      <w:r>
        <w:tab/>
        <w:t>1489</w:t>
      </w:r>
      <w:r>
        <w:tab/>
        <w:t>He became a Freeman by patrimony.   (ibid.</w:t>
      </w:r>
      <w:r w:rsidR="00A510F5">
        <w:t>p.215)</w:t>
      </w:r>
    </w:p>
    <w:p w14:paraId="4BEAF3A8" w14:textId="6E5CA5C9" w:rsidR="00A510F5" w:rsidRDefault="00A510F5" w:rsidP="00E71FC3">
      <w:pPr>
        <w:pStyle w:val="NoSpacing"/>
      </w:pPr>
      <w:r>
        <w:tab/>
        <w:t>1500</w:t>
      </w:r>
      <w:r>
        <w:tab/>
        <w:t>Robert became a Freeman.  (ibid.p.225)</w:t>
      </w:r>
    </w:p>
    <w:p w14:paraId="4A518467" w14:textId="21418A00" w:rsidR="0073293A" w:rsidRPr="0073293A" w:rsidRDefault="0073293A" w:rsidP="00E71FC3">
      <w:pPr>
        <w:pStyle w:val="NoSpacing"/>
        <w:rPr>
          <w:lang w:val="en-US"/>
        </w:rPr>
      </w:pPr>
      <w:r>
        <w:rPr>
          <w:lang w:val="en-US"/>
        </w:rPr>
        <w:t>23 May1505</w:t>
      </w:r>
      <w:r>
        <w:rPr>
          <w:lang w:val="en-US"/>
        </w:rPr>
        <w:tab/>
        <w:t>He made his Will.  (W.Y.R. p.113)</w:t>
      </w:r>
    </w:p>
    <w:p w14:paraId="2F53AEA9" w14:textId="3860615C" w:rsidR="00C77836" w:rsidRDefault="00C77836" w:rsidP="00E71FC3">
      <w:pPr>
        <w:pStyle w:val="NoSpacing"/>
      </w:pPr>
    </w:p>
    <w:p w14:paraId="6483E9B3" w14:textId="33A96BB8" w:rsidR="00C77836" w:rsidRDefault="00C77836" w:rsidP="00E71FC3">
      <w:pPr>
        <w:pStyle w:val="NoSpacing"/>
      </w:pPr>
    </w:p>
    <w:p w14:paraId="059636B5" w14:textId="7FE768DC" w:rsidR="00C77836" w:rsidRDefault="00C77836" w:rsidP="00E71FC3">
      <w:pPr>
        <w:pStyle w:val="NoSpacing"/>
      </w:pPr>
      <w:r>
        <w:t>2 March 2019</w:t>
      </w:r>
    </w:p>
    <w:p w14:paraId="06361FE9" w14:textId="75B1EDC0" w:rsidR="00A510F5" w:rsidRPr="00C77836" w:rsidRDefault="00A510F5" w:rsidP="00E71FC3">
      <w:pPr>
        <w:pStyle w:val="NoSpacing"/>
      </w:pPr>
      <w:r>
        <w:t>26 January 2024</w:t>
      </w:r>
    </w:p>
    <w:sectPr w:rsidR="00A510F5" w:rsidRPr="00C778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700C9" w14:textId="77777777" w:rsidR="00C77836" w:rsidRDefault="00C77836" w:rsidP="00E71FC3">
      <w:pPr>
        <w:spacing w:after="0" w:line="240" w:lineRule="auto"/>
      </w:pPr>
      <w:r>
        <w:separator/>
      </w:r>
    </w:p>
  </w:endnote>
  <w:endnote w:type="continuationSeparator" w:id="0">
    <w:p w14:paraId="31F607E0" w14:textId="77777777" w:rsidR="00C77836" w:rsidRDefault="00C778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3FB9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116A4" w14:textId="77777777" w:rsidR="00C77836" w:rsidRDefault="00C77836" w:rsidP="00E71FC3">
      <w:pPr>
        <w:spacing w:after="0" w:line="240" w:lineRule="auto"/>
      </w:pPr>
      <w:r>
        <w:separator/>
      </w:r>
    </w:p>
  </w:footnote>
  <w:footnote w:type="continuationSeparator" w:id="0">
    <w:p w14:paraId="722B2C9C" w14:textId="77777777" w:rsidR="00C77836" w:rsidRDefault="00C778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36"/>
    <w:rsid w:val="001A7C09"/>
    <w:rsid w:val="00577BD5"/>
    <w:rsid w:val="00656CBA"/>
    <w:rsid w:val="006A1F77"/>
    <w:rsid w:val="0073293A"/>
    <w:rsid w:val="00733BE7"/>
    <w:rsid w:val="00A510F5"/>
    <w:rsid w:val="00AB52E8"/>
    <w:rsid w:val="00B16D3F"/>
    <w:rsid w:val="00BB41AC"/>
    <w:rsid w:val="00C7783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F59CA"/>
  <w15:chartTrackingRefBased/>
  <w15:docId w15:val="{52131973-BC75-4447-B1A1-1EA2C95FA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2019-03-02T20:31:00Z</dcterms:created>
  <dcterms:modified xsi:type="dcterms:W3CDTF">2024-01-26T07:40:00Z</dcterms:modified>
</cp:coreProperties>
</file>